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77A2" w:rsidRDefault="008977A2" w:rsidP="008E0A49">
      <w:pPr>
        <w:jc w:val="both"/>
      </w:pPr>
      <w:r>
        <w:rPr>
          <w:noProof/>
          <w:lang w:eastAsia="it-IT"/>
        </w:rPr>
        <w:pict>
          <v:rect id="_x0000_s1026" style="position:absolute;left:0;text-align:left;margin-left:127.5pt;margin-top:-38.1pt;width:198pt;height:80.85pt;z-index:251655168" o:preferrelative="t" filled="f" stroked="f" insetpen="t" o:cliptowrap="t">
            <v:imagedata r:id="rId5" o:title=""/>
            <v:path o:extrusionok="f"/>
            <o:lock v:ext="edit" aspectratio="t"/>
          </v:rect>
          <o:OLEObject Type="Embed" ProgID="AcroExch.Document.7" ShapeID="_x0000_s1026" DrawAspect="Content" ObjectID="_1413187829" r:id="rId6"/>
        </w:pict>
      </w:r>
      <w:r>
        <w:rPr>
          <w:noProof/>
          <w:lang w:eastAsia="it-IT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407.55pt;margin-top:-11.45pt;width:33pt;height:25.7pt;z-index:251658240">
            <v:imagedata r:id="rId7" o:title=""/>
          </v:shape>
          <o:OLEObject Type="Embed" ProgID="MSPhotoEd.3" ShapeID="_x0000_s1027" DrawAspect="Content" ObjectID="_1413187830" r:id="rId8"/>
        </w:pict>
      </w:r>
      <w:r>
        <w:rPr>
          <w:noProof/>
          <w:lang w:eastAsia="it-IT"/>
        </w:rPr>
        <w:pict>
          <v:shape id="Immagine 7" o:spid="_x0000_s1028" type="#_x0000_t75" style="position:absolute;left:0;text-align:left;margin-left:391.05pt;margin-top:13.9pt;width:51.8pt;height:27pt;z-index:251660288;visibility:visible;mso-wrap-distance-left:9.05pt;mso-wrap-distance-right:9.05pt" filled="t">
            <v:imagedata r:id="rId9" o:title="" gain="93623f"/>
          </v:shape>
        </w:pict>
      </w:r>
      <w:r>
        <w:rPr>
          <w:noProof/>
          <w:lang w:eastAsia="it-IT"/>
        </w:rPr>
        <w:pict>
          <v:shape id="_x0000_s1029" type="#_x0000_t75" style="position:absolute;left:0;text-align:left;margin-left:395.2pt;margin-top:-38.1pt;width:63.75pt;height:22.15pt;z-index:251659264">
            <v:imagedata r:id="rId10" o:title=""/>
          </v:shape>
          <o:OLEObject Type="Embed" ProgID="MSPhotoEd.3" ShapeID="_x0000_s1029" DrawAspect="Content" ObjectID="_1413187831" r:id="rId11"/>
        </w:pict>
      </w:r>
      <w:r>
        <w:rPr>
          <w:noProof/>
          <w:lang w:eastAsia="it-IT"/>
        </w:rPr>
        <w:pict>
          <v:shape id="_x0000_s1030" type="#_x0000_t75" style="position:absolute;left:0;text-align:left;margin-left:34.45pt;margin-top:-15.95pt;width:54.65pt;height:38.1pt;z-index:251656192" fillcolor="window">
            <v:imagedata r:id="rId12" o:title=""/>
          </v:shape>
          <o:OLEObject Type="Embed" ProgID="MSPhotoEd.3" ShapeID="_x0000_s1030" DrawAspect="Content" ObjectID="_1413187832" r:id="rId13"/>
        </w:pict>
      </w:r>
      <w:r>
        <w:rPr>
          <w:noProof/>
          <w:lang w:eastAsia="it-IT"/>
        </w:rPr>
        <w:pict>
          <v:shape id="Immagine 4" o:spid="_x0000_s1031" type="#_x0000_t75" style="position:absolute;left:0;text-align:left;margin-left:336.3pt;margin-top:-25.1pt;width:43.5pt;height:45pt;z-index:251657216;visibility:visible">
            <v:imagedata r:id="rId14" o:title=""/>
          </v:shape>
        </w:pict>
      </w:r>
    </w:p>
    <w:p w:rsidR="008977A2" w:rsidRDefault="008977A2" w:rsidP="008E0A49"/>
    <w:p w:rsidR="008977A2" w:rsidRPr="005642BF" w:rsidRDefault="008977A2" w:rsidP="008E0A49">
      <w:pPr>
        <w:pStyle w:val="Normale1"/>
        <w:jc w:val="center"/>
        <w:rPr>
          <w:rFonts w:ascii="Microsoft Sans Serif" w:hAnsi="Microsoft Sans Serif" w:cs="Microsoft Sans Serif"/>
          <w:b/>
          <w:i/>
        </w:rPr>
      </w:pPr>
      <w:r w:rsidRPr="005642BF">
        <w:rPr>
          <w:rFonts w:ascii="Microsoft Sans Serif" w:hAnsi="Microsoft Sans Serif" w:cs="Microsoft Sans Serif"/>
          <w:b/>
          <w:i/>
        </w:rPr>
        <w:t xml:space="preserve">ISTITUTO  </w:t>
      </w:r>
      <w:r>
        <w:rPr>
          <w:rFonts w:ascii="Microsoft Sans Serif" w:hAnsi="Microsoft Sans Serif" w:cs="Microsoft Sans Serif"/>
          <w:b/>
          <w:i/>
        </w:rPr>
        <w:t xml:space="preserve">ISTRUZIONE  SUPERIORE  </w:t>
      </w:r>
      <w:r w:rsidRPr="005642BF">
        <w:rPr>
          <w:rFonts w:ascii="Microsoft Sans Serif" w:hAnsi="Microsoft Sans Serif" w:cs="Microsoft Sans Serif"/>
          <w:b/>
          <w:i/>
        </w:rPr>
        <w:t xml:space="preserve"> “</w:t>
      </w:r>
      <w:r>
        <w:rPr>
          <w:rFonts w:ascii="Microsoft Sans Serif" w:hAnsi="Microsoft Sans Serif" w:cs="Microsoft Sans Serif"/>
          <w:b/>
          <w:i/>
        </w:rPr>
        <w:t xml:space="preserve"> </w:t>
      </w:r>
      <w:r w:rsidRPr="005642BF">
        <w:rPr>
          <w:rFonts w:ascii="Microsoft Sans Serif" w:hAnsi="Microsoft Sans Serif" w:cs="Microsoft Sans Serif"/>
          <w:b/>
          <w:i/>
        </w:rPr>
        <w:t>BESTA-GLORIOSI</w:t>
      </w:r>
      <w:r>
        <w:rPr>
          <w:rFonts w:ascii="Microsoft Sans Serif" w:hAnsi="Microsoft Sans Serif" w:cs="Microsoft Sans Serif"/>
          <w:b/>
          <w:i/>
        </w:rPr>
        <w:t xml:space="preserve"> </w:t>
      </w:r>
      <w:r w:rsidRPr="005642BF">
        <w:rPr>
          <w:rFonts w:ascii="Microsoft Sans Serif" w:hAnsi="Microsoft Sans Serif" w:cs="Microsoft Sans Serif"/>
          <w:b/>
          <w:i/>
        </w:rPr>
        <w:t xml:space="preserve">” </w:t>
      </w:r>
    </w:p>
    <w:p w:rsidR="008977A2" w:rsidRPr="0034700D" w:rsidRDefault="008977A2" w:rsidP="008E0A49">
      <w:pPr>
        <w:pStyle w:val="Normale1"/>
        <w:jc w:val="center"/>
        <w:rPr>
          <w:rFonts w:ascii="Microsoft Sans Serif" w:hAnsi="Microsoft Sans Serif" w:cs="Microsoft Sans Serif"/>
          <w:b/>
          <w:sz w:val="18"/>
          <w:szCs w:val="18"/>
        </w:rPr>
      </w:pPr>
      <w:r w:rsidRPr="0034700D">
        <w:rPr>
          <w:rFonts w:ascii="Microsoft Sans Serif" w:hAnsi="Microsoft Sans Serif" w:cs="Microsoft Sans Serif"/>
          <w:b/>
          <w:sz w:val="18"/>
          <w:szCs w:val="18"/>
        </w:rPr>
        <w:t xml:space="preserve">Istituto Tecnico Economico Finanza e Marketing – Relazioni Internazionali per il Marketing </w:t>
      </w:r>
    </w:p>
    <w:p w:rsidR="008977A2" w:rsidRPr="0034700D" w:rsidRDefault="008977A2" w:rsidP="008E0A49">
      <w:pPr>
        <w:pStyle w:val="Normale1"/>
        <w:jc w:val="center"/>
        <w:rPr>
          <w:rFonts w:ascii="Microsoft Sans Serif" w:hAnsi="Microsoft Sans Serif" w:cs="Microsoft Sans Serif"/>
          <w:b/>
          <w:sz w:val="18"/>
          <w:szCs w:val="18"/>
        </w:rPr>
      </w:pPr>
      <w:r w:rsidRPr="0034700D">
        <w:rPr>
          <w:rFonts w:ascii="Microsoft Sans Serif" w:hAnsi="Microsoft Sans Serif" w:cs="Microsoft Sans Serif"/>
          <w:b/>
          <w:sz w:val="18"/>
          <w:szCs w:val="18"/>
        </w:rPr>
        <w:t>Sistemi Informativi Aziendali – Istituto Tecnico Costruzioni e Ambiente – Corso Serale per Adulti</w:t>
      </w:r>
    </w:p>
    <w:p w:rsidR="008977A2" w:rsidRPr="005642BF" w:rsidRDefault="008977A2" w:rsidP="008E0A49">
      <w:pPr>
        <w:pStyle w:val="BodyText"/>
        <w:spacing w:line="240" w:lineRule="auto"/>
        <w:jc w:val="center"/>
        <w:rPr>
          <w:rFonts w:ascii="Microsoft Sans Serif" w:hAnsi="Microsoft Sans Serif" w:cs="Microsoft Sans Serif"/>
          <w:sz w:val="16"/>
          <w:szCs w:val="16"/>
        </w:rPr>
      </w:pPr>
      <w:r w:rsidRPr="005642BF">
        <w:rPr>
          <w:rFonts w:ascii="Microsoft Sans Serif" w:hAnsi="Microsoft Sans Serif" w:cs="Microsoft Sans Serif"/>
          <w:sz w:val="16"/>
          <w:szCs w:val="16"/>
        </w:rPr>
        <w:t>Via Generale Gonzaga  n°94 – Telef. e fax 0828/307483 –  Battipaglia (SA)</w:t>
      </w:r>
    </w:p>
    <w:p w:rsidR="008977A2" w:rsidRPr="005642BF" w:rsidRDefault="008977A2" w:rsidP="008E0A49">
      <w:pPr>
        <w:pStyle w:val="BodyText"/>
        <w:spacing w:line="240" w:lineRule="auto"/>
        <w:jc w:val="center"/>
        <w:rPr>
          <w:rFonts w:ascii="Microsoft Sans Serif" w:hAnsi="Microsoft Sans Serif" w:cs="Microsoft Sans Serif"/>
          <w:sz w:val="16"/>
          <w:szCs w:val="16"/>
        </w:rPr>
      </w:pPr>
      <w:r w:rsidRPr="005642BF">
        <w:rPr>
          <w:rFonts w:ascii="Microsoft Sans Serif" w:hAnsi="Microsoft Sans Serif" w:cs="Microsoft Sans Serif"/>
          <w:sz w:val="16"/>
          <w:szCs w:val="16"/>
        </w:rPr>
        <w:t>Cod. meccanografico SAISO34OOP – Cod. fiscale 82002030656</w:t>
      </w:r>
    </w:p>
    <w:p w:rsidR="008977A2" w:rsidRPr="005642BF" w:rsidRDefault="008977A2" w:rsidP="008E0A49">
      <w:pPr>
        <w:pStyle w:val="Normale1"/>
        <w:jc w:val="center"/>
        <w:rPr>
          <w:rFonts w:ascii="Microsoft Sans Serif" w:hAnsi="Microsoft Sans Serif" w:cs="Microsoft Sans Serif"/>
          <w:b/>
          <w:sz w:val="16"/>
          <w:szCs w:val="16"/>
        </w:rPr>
      </w:pPr>
      <w:r w:rsidRPr="005642BF">
        <w:rPr>
          <w:rFonts w:ascii="Microsoft Sans Serif" w:hAnsi="Microsoft Sans Serif" w:cs="Microsoft Sans Serif"/>
          <w:b/>
          <w:sz w:val="16"/>
          <w:szCs w:val="16"/>
        </w:rPr>
        <w:t xml:space="preserve">Indirizzo e-mail:  </w:t>
      </w:r>
      <w:hyperlink r:id="rId15" w:history="1">
        <w:r w:rsidRPr="005642BF">
          <w:rPr>
            <w:rStyle w:val="Hyperlink"/>
            <w:rFonts w:ascii="Microsoft Sans Serif" w:hAnsi="Microsoft Sans Serif" w:cs="Microsoft Sans Serif"/>
            <w:b/>
            <w:sz w:val="16"/>
            <w:szCs w:val="16"/>
          </w:rPr>
          <w:t>SAIS03400P@ISTRUZIONE.IT</w:t>
        </w:r>
      </w:hyperlink>
      <w:r w:rsidRPr="005642BF">
        <w:rPr>
          <w:rFonts w:ascii="Microsoft Sans Serif" w:hAnsi="Microsoft Sans Serif" w:cs="Microsoft Sans Serif"/>
          <w:b/>
          <w:sz w:val="16"/>
          <w:szCs w:val="16"/>
        </w:rPr>
        <w:t xml:space="preserve">  –  Indirizzo PEC: SAIS03400P@PEC.ISTRUZIONE.IT</w:t>
      </w:r>
    </w:p>
    <w:p w:rsidR="008977A2" w:rsidRDefault="008977A2" w:rsidP="00363FD2">
      <w:pPr>
        <w:rPr>
          <w:rFonts w:ascii="Times New Roman" w:hAnsi="Times New Roman"/>
          <w:b/>
          <w:sz w:val="16"/>
          <w:szCs w:val="16"/>
          <w:lang w:eastAsia="ar-SA"/>
        </w:rPr>
      </w:pPr>
    </w:p>
    <w:p w:rsidR="008977A2" w:rsidRDefault="008977A2" w:rsidP="00363FD2">
      <w:pPr>
        <w:rPr>
          <w:rFonts w:cs="Arial"/>
          <w:b/>
          <w:lang w:eastAsia="ar-SA"/>
        </w:rPr>
      </w:pPr>
      <w:r w:rsidRPr="00DF2050">
        <w:rPr>
          <w:rFonts w:cs="Arial"/>
          <w:b/>
          <w:lang w:eastAsia="ar-SA"/>
        </w:rPr>
        <w:t xml:space="preserve">   Prot.</w:t>
      </w:r>
      <w:r>
        <w:rPr>
          <w:rFonts w:cs="Arial"/>
          <w:b/>
          <w:lang w:eastAsia="ar-SA"/>
        </w:rPr>
        <w:t>8981</w:t>
      </w:r>
      <w:r w:rsidRPr="00DF2050">
        <w:rPr>
          <w:rFonts w:cs="Arial"/>
          <w:b/>
          <w:lang w:eastAsia="ar-SA"/>
        </w:rPr>
        <w:t xml:space="preserve">  C2      </w:t>
      </w:r>
    </w:p>
    <w:p w:rsidR="008977A2" w:rsidRPr="00DF2050" w:rsidRDefault="008977A2" w:rsidP="00363FD2">
      <w:pPr>
        <w:rPr>
          <w:rFonts w:cs="Arial"/>
        </w:rPr>
      </w:pPr>
      <w:r>
        <w:rPr>
          <w:rFonts w:cs="Arial"/>
          <w:b/>
          <w:lang w:eastAsia="ar-SA"/>
        </w:rPr>
        <w:t>Circolare Interna n. 30</w:t>
      </w:r>
      <w:r w:rsidRPr="00DF2050">
        <w:rPr>
          <w:rFonts w:cs="Arial"/>
          <w:b/>
          <w:lang w:eastAsia="ar-SA"/>
        </w:rPr>
        <w:t xml:space="preserve">                                   </w:t>
      </w:r>
      <w:r>
        <w:rPr>
          <w:rFonts w:cs="Arial"/>
          <w:b/>
          <w:lang w:eastAsia="ar-SA"/>
        </w:rPr>
        <w:t xml:space="preserve">                                                                  </w:t>
      </w:r>
      <w:r w:rsidRPr="00DF2050">
        <w:rPr>
          <w:rFonts w:cs="Arial"/>
          <w:b/>
          <w:lang w:eastAsia="ar-SA"/>
        </w:rPr>
        <w:t xml:space="preserve">      Battipaglia  31/10/2012</w:t>
      </w:r>
    </w:p>
    <w:p w:rsidR="008977A2" w:rsidRPr="00363FD2" w:rsidRDefault="008977A2" w:rsidP="00FC3792">
      <w:pPr>
        <w:ind w:firstLine="708"/>
        <w:jc w:val="right"/>
        <w:rPr>
          <w:b/>
        </w:rPr>
      </w:pPr>
      <w:r w:rsidRPr="00363FD2">
        <w:rPr>
          <w:b/>
        </w:rPr>
        <w:t>AL PERSONALE  DOCENTE</w:t>
      </w:r>
    </w:p>
    <w:p w:rsidR="008977A2" w:rsidRPr="00363FD2" w:rsidRDefault="008977A2" w:rsidP="00FC3792">
      <w:pPr>
        <w:ind w:firstLine="708"/>
        <w:jc w:val="right"/>
        <w:rPr>
          <w:b/>
        </w:rPr>
      </w:pPr>
      <w:r w:rsidRPr="00363FD2">
        <w:rPr>
          <w:b/>
        </w:rPr>
        <w:t>AL PERSONALE ATA</w:t>
      </w:r>
    </w:p>
    <w:p w:rsidR="008977A2" w:rsidRPr="00363FD2" w:rsidRDefault="008977A2" w:rsidP="00FC3792">
      <w:pPr>
        <w:ind w:firstLine="708"/>
        <w:jc w:val="right"/>
        <w:rPr>
          <w:b/>
        </w:rPr>
      </w:pPr>
      <w:r w:rsidRPr="00363FD2">
        <w:rPr>
          <w:b/>
        </w:rPr>
        <w:t>AL DIRETTORE DEI S.G.A</w:t>
      </w:r>
    </w:p>
    <w:p w:rsidR="008977A2" w:rsidRPr="00363FD2" w:rsidRDefault="008977A2" w:rsidP="00FC3792">
      <w:pPr>
        <w:ind w:firstLine="708"/>
        <w:jc w:val="right"/>
        <w:rPr>
          <w:b/>
        </w:rPr>
      </w:pPr>
      <w:r w:rsidRPr="00363FD2">
        <w:rPr>
          <w:b/>
        </w:rPr>
        <w:t>ALL’ALBO</w:t>
      </w:r>
    </w:p>
    <w:p w:rsidR="008977A2" w:rsidRDefault="008977A2" w:rsidP="00FC3792">
      <w:pPr>
        <w:ind w:firstLine="708"/>
        <w:jc w:val="right"/>
        <w:rPr>
          <w:b/>
        </w:rPr>
      </w:pPr>
      <w:r w:rsidRPr="00363FD2">
        <w:rPr>
          <w:b/>
        </w:rPr>
        <w:t>AL SITO WEB</w:t>
      </w:r>
    </w:p>
    <w:p w:rsidR="008977A2" w:rsidRPr="00363FD2" w:rsidRDefault="008977A2" w:rsidP="00FC3792">
      <w:pPr>
        <w:ind w:firstLine="708"/>
        <w:jc w:val="right"/>
        <w:rPr>
          <w:b/>
        </w:rPr>
      </w:pPr>
      <w:r>
        <w:rPr>
          <w:b/>
        </w:rPr>
        <w:t>ATTI</w:t>
      </w:r>
    </w:p>
    <w:p w:rsidR="008977A2" w:rsidRDefault="008977A2" w:rsidP="00FC3792">
      <w:pPr>
        <w:rPr>
          <w:b/>
          <w:sz w:val="20"/>
          <w:szCs w:val="20"/>
        </w:rPr>
      </w:pPr>
      <w:r w:rsidRPr="00A231DF">
        <w:rPr>
          <w:b/>
        </w:rPr>
        <w:t>OGGETTO:</w:t>
      </w:r>
      <w:r w:rsidRPr="00A231DF"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 OBBLIGO DI </w:t>
      </w:r>
      <w:r w:rsidRPr="00A231DF">
        <w:rPr>
          <w:b/>
          <w:sz w:val="20"/>
          <w:szCs w:val="20"/>
        </w:rPr>
        <w:t xml:space="preserve">DICHIARAZIONE RICOGNITIVA IN APPLICAZIONE DELL’ART.3 CO.2 DEL DPCM 23 MARZO   2012 LIMITE </w:t>
      </w:r>
      <w:r>
        <w:rPr>
          <w:b/>
          <w:sz w:val="20"/>
          <w:szCs w:val="20"/>
        </w:rPr>
        <w:t xml:space="preserve">   </w:t>
      </w:r>
      <w:r w:rsidRPr="00A231DF">
        <w:rPr>
          <w:b/>
          <w:sz w:val="20"/>
          <w:szCs w:val="20"/>
        </w:rPr>
        <w:t xml:space="preserve">MASSIMO </w:t>
      </w:r>
      <w:r>
        <w:rPr>
          <w:b/>
          <w:sz w:val="20"/>
          <w:szCs w:val="20"/>
        </w:rPr>
        <w:t xml:space="preserve"> </w:t>
      </w:r>
      <w:r w:rsidRPr="00A231DF">
        <w:rPr>
          <w:b/>
          <w:sz w:val="20"/>
          <w:szCs w:val="20"/>
        </w:rPr>
        <w:t>RETRIBUTIVO PER EMOLUMENTI O RETRIBUZIONI  NELL’AMBITO DI RAPPORTI   DI  LAVORO  DIPENDENTE O AUTONOMO CON LE PUBBLICHE AMMINISTRAZIONI STATALI.</w:t>
      </w:r>
    </w:p>
    <w:p w:rsidR="008977A2" w:rsidRPr="00101AAB" w:rsidRDefault="008977A2" w:rsidP="00FC3792">
      <w:pPr>
        <w:rPr>
          <w:sz w:val="24"/>
          <w:szCs w:val="24"/>
        </w:rPr>
      </w:pPr>
      <w:r w:rsidRPr="00101AAB">
        <w:rPr>
          <w:sz w:val="24"/>
          <w:szCs w:val="24"/>
        </w:rPr>
        <w:t xml:space="preserve">                In attuazione dell’art.3 del </w:t>
      </w:r>
      <w:r>
        <w:rPr>
          <w:sz w:val="24"/>
          <w:szCs w:val="24"/>
        </w:rPr>
        <w:t xml:space="preserve">D.P.C.M. </w:t>
      </w:r>
      <w:r w:rsidRPr="00101AAB">
        <w:rPr>
          <w:sz w:val="24"/>
          <w:szCs w:val="24"/>
        </w:rPr>
        <w:t xml:space="preserve"> 23.03.2012 , i destinatari in indirizzo sono tenuti a produrre a questa Istituzione scolastica </w:t>
      </w:r>
      <w:r w:rsidRPr="00101AAB">
        <w:rPr>
          <w:b/>
          <w:sz w:val="24"/>
          <w:szCs w:val="24"/>
        </w:rPr>
        <w:t>entro il 30 novembre</w:t>
      </w:r>
      <w:r w:rsidRPr="00101AAB">
        <w:rPr>
          <w:sz w:val="24"/>
          <w:szCs w:val="24"/>
        </w:rPr>
        <w:t xml:space="preserve"> di ogni anno, una dichiarazione di eventuali incarichi e / o consulenze  prestati  presso altre amministrazioni pubbliche con relativi importi (anche se negativa con importi 0,00</w:t>
      </w:r>
      <w:r>
        <w:rPr>
          <w:sz w:val="24"/>
          <w:szCs w:val="24"/>
        </w:rPr>
        <w:t>).</w:t>
      </w:r>
    </w:p>
    <w:p w:rsidR="008977A2" w:rsidRPr="00101AAB" w:rsidRDefault="008977A2" w:rsidP="00FC3792">
      <w:pPr>
        <w:rPr>
          <w:sz w:val="24"/>
          <w:szCs w:val="24"/>
        </w:rPr>
      </w:pPr>
      <w:r w:rsidRPr="00101AAB">
        <w:rPr>
          <w:sz w:val="24"/>
          <w:szCs w:val="24"/>
        </w:rPr>
        <w:t xml:space="preserve">                Si fa presente che nel caso di pluralità di incarichi e/o consulenze le somme comunque erogate o da erogarsi nel corso dell’anno devono essere computate in modo cumulativo.</w:t>
      </w:r>
    </w:p>
    <w:p w:rsidR="008977A2" w:rsidRDefault="008977A2" w:rsidP="00FC3792">
      <w:pPr>
        <w:rPr>
          <w:sz w:val="24"/>
          <w:szCs w:val="24"/>
        </w:rPr>
      </w:pPr>
      <w:r w:rsidRPr="00101AAB">
        <w:rPr>
          <w:sz w:val="24"/>
          <w:szCs w:val="24"/>
        </w:rPr>
        <w:t xml:space="preserve">               Per i Provvedimenti di competenza, si invita, il personale interessato a prendere visione della normativa corredata dalla scheda da utilizzare per la dichiarazione ricognitiva in oggetto, pubblicate sul sito dell’Istituto </w:t>
      </w:r>
      <w:r>
        <w:rPr>
          <w:sz w:val="24"/>
          <w:szCs w:val="24"/>
        </w:rPr>
        <w:t>e consegnarla all’ufficio Protocollo dell’Istituto</w:t>
      </w:r>
      <w:r w:rsidRPr="00101AAB">
        <w:rPr>
          <w:sz w:val="24"/>
          <w:szCs w:val="24"/>
        </w:rPr>
        <w:t>.</w:t>
      </w:r>
    </w:p>
    <w:p w:rsidR="008977A2" w:rsidRDefault="008977A2" w:rsidP="00FC3792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ALLEGATI: </w:t>
      </w:r>
    </w:p>
    <w:p w:rsidR="008977A2" w:rsidRPr="00902217" w:rsidRDefault="008977A2" w:rsidP="00902217">
      <w:pPr>
        <w:pStyle w:val="ListParagraph"/>
        <w:numPr>
          <w:ilvl w:val="0"/>
          <w:numId w:val="1"/>
        </w:numPr>
        <w:rPr>
          <w:b/>
        </w:rPr>
      </w:pPr>
      <w:r w:rsidRPr="00902217">
        <w:rPr>
          <w:b/>
        </w:rPr>
        <w:t>Modello Dichiarazione Ricognitiva</w:t>
      </w:r>
    </w:p>
    <w:p w:rsidR="008977A2" w:rsidRPr="00902217" w:rsidRDefault="008977A2" w:rsidP="00902217">
      <w:pPr>
        <w:pStyle w:val="ListParagraph"/>
        <w:numPr>
          <w:ilvl w:val="0"/>
          <w:numId w:val="1"/>
        </w:numPr>
        <w:rPr>
          <w:b/>
        </w:rPr>
      </w:pPr>
      <w:r w:rsidRPr="00902217">
        <w:rPr>
          <w:b/>
        </w:rPr>
        <w:t>DPCM 23marzo 2012</w:t>
      </w:r>
    </w:p>
    <w:p w:rsidR="008977A2" w:rsidRDefault="008977A2" w:rsidP="00902217">
      <w:pPr>
        <w:pStyle w:val="ListParagraph"/>
        <w:numPr>
          <w:ilvl w:val="0"/>
          <w:numId w:val="1"/>
        </w:numPr>
        <w:rPr>
          <w:b/>
        </w:rPr>
      </w:pPr>
      <w:r w:rsidRPr="00902217">
        <w:rPr>
          <w:b/>
        </w:rPr>
        <w:t>Circolare n. 8 del 03 agosto 2012-10-31 nota prot. AOODGPER 7094 DEL 27/11/2012</w:t>
      </w:r>
    </w:p>
    <w:p w:rsidR="008977A2" w:rsidRPr="00902217" w:rsidRDefault="008977A2" w:rsidP="00902217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 xml:space="preserve">Circolare Prot.8349 del 09/10/2012 U.S.R. Napoli </w:t>
      </w:r>
    </w:p>
    <w:p w:rsidR="008977A2" w:rsidRDefault="008977A2" w:rsidP="00DF2050">
      <w:pPr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>F.to    IL DIRIGENTE SCOLASTICO                                                                                                                                                                       Prof. Carmine D’ARMINIO</w:t>
      </w:r>
    </w:p>
    <w:sectPr w:rsidR="008977A2" w:rsidSect="00AD04BD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Microsoft Sans Serif">
    <w:panose1 w:val="020B0604020202020204"/>
    <w:charset w:val="00"/>
    <w:family w:val="swiss"/>
    <w:pitch w:val="variable"/>
    <w:sig w:usb0="61002BDF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6D0186"/>
    <w:multiLevelType w:val="hybridMultilevel"/>
    <w:tmpl w:val="65F0372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283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E0A49"/>
    <w:rsid w:val="000331D2"/>
    <w:rsid w:val="000442F9"/>
    <w:rsid w:val="000C00A1"/>
    <w:rsid w:val="000F355B"/>
    <w:rsid w:val="000F695D"/>
    <w:rsid w:val="00101AAB"/>
    <w:rsid w:val="00135E40"/>
    <w:rsid w:val="001C326F"/>
    <w:rsid w:val="001C475B"/>
    <w:rsid w:val="0024078B"/>
    <w:rsid w:val="00251D34"/>
    <w:rsid w:val="00270CF7"/>
    <w:rsid w:val="002D0479"/>
    <w:rsid w:val="0034700D"/>
    <w:rsid w:val="00363FD2"/>
    <w:rsid w:val="004159CE"/>
    <w:rsid w:val="00426EC6"/>
    <w:rsid w:val="004C0BC0"/>
    <w:rsid w:val="005642BF"/>
    <w:rsid w:val="00571623"/>
    <w:rsid w:val="00645BE5"/>
    <w:rsid w:val="00680164"/>
    <w:rsid w:val="006E3B30"/>
    <w:rsid w:val="006F0368"/>
    <w:rsid w:val="00730033"/>
    <w:rsid w:val="007664FC"/>
    <w:rsid w:val="00797227"/>
    <w:rsid w:val="00801FAF"/>
    <w:rsid w:val="00841997"/>
    <w:rsid w:val="008736BA"/>
    <w:rsid w:val="008977A2"/>
    <w:rsid w:val="008C07FB"/>
    <w:rsid w:val="008E0A49"/>
    <w:rsid w:val="00902217"/>
    <w:rsid w:val="00A025F9"/>
    <w:rsid w:val="00A231DF"/>
    <w:rsid w:val="00A24FE6"/>
    <w:rsid w:val="00A844C8"/>
    <w:rsid w:val="00A97C53"/>
    <w:rsid w:val="00AD04BD"/>
    <w:rsid w:val="00AE5757"/>
    <w:rsid w:val="00CE25EB"/>
    <w:rsid w:val="00D16B09"/>
    <w:rsid w:val="00DC1A5E"/>
    <w:rsid w:val="00DF2050"/>
    <w:rsid w:val="00EA73D1"/>
    <w:rsid w:val="00EF741D"/>
    <w:rsid w:val="00EF7D82"/>
    <w:rsid w:val="00F54662"/>
    <w:rsid w:val="00FC37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04BD"/>
    <w:pPr>
      <w:spacing w:after="200" w:line="276" w:lineRule="auto"/>
    </w:pPr>
    <w:rPr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C326F"/>
    <w:pPr>
      <w:keepNext/>
      <w:suppressAutoHyphens/>
      <w:autoSpaceDE w:val="0"/>
      <w:spacing w:after="0" w:line="360" w:lineRule="auto"/>
      <w:outlineLvl w:val="1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1C326F"/>
    <w:rPr>
      <w:rFonts w:ascii="Times New Roman" w:hAnsi="Times New Roman" w:cs="Times New Roman"/>
      <w:b/>
      <w:bCs/>
      <w:sz w:val="24"/>
      <w:szCs w:val="24"/>
      <w:lang w:eastAsia="ar-SA" w:bidi="ar-SA"/>
    </w:rPr>
  </w:style>
  <w:style w:type="character" w:styleId="Hyperlink">
    <w:name w:val="Hyperlink"/>
    <w:basedOn w:val="DefaultParagraphFont"/>
    <w:uiPriority w:val="99"/>
    <w:rsid w:val="008E0A49"/>
    <w:rPr>
      <w:rFonts w:cs="Times New Roman"/>
      <w:color w:val="000080"/>
      <w:u w:val="single"/>
    </w:rPr>
  </w:style>
  <w:style w:type="paragraph" w:styleId="BodyText">
    <w:name w:val="Body Text"/>
    <w:basedOn w:val="Normal"/>
    <w:link w:val="BodyTextChar"/>
    <w:uiPriority w:val="99"/>
    <w:rsid w:val="008E0A49"/>
    <w:pPr>
      <w:suppressAutoHyphens/>
      <w:autoSpaceDE w:val="0"/>
      <w:spacing w:after="0" w:line="360" w:lineRule="auto"/>
      <w:jc w:val="both"/>
    </w:pPr>
    <w:rPr>
      <w:rFonts w:ascii="Verdana" w:eastAsia="Times New Roman" w:hAnsi="Verdana" w:cs="Arial"/>
      <w:b/>
      <w:bCs/>
      <w:sz w:val="24"/>
      <w:szCs w:val="24"/>
      <w:lang w:eastAsia="ar-SA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8E0A49"/>
    <w:rPr>
      <w:rFonts w:ascii="Verdana" w:hAnsi="Verdana" w:cs="Arial"/>
      <w:b/>
      <w:bCs/>
      <w:sz w:val="24"/>
      <w:szCs w:val="24"/>
      <w:lang w:eastAsia="ar-SA" w:bidi="ar-SA"/>
    </w:rPr>
  </w:style>
  <w:style w:type="paragraph" w:customStyle="1" w:styleId="Normale1">
    <w:name w:val="Normale1"/>
    <w:basedOn w:val="Normal"/>
    <w:uiPriority w:val="99"/>
    <w:rsid w:val="008E0A49"/>
    <w:pPr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TableGrid">
    <w:name w:val="Table Grid"/>
    <w:basedOn w:val="TableNormal"/>
    <w:uiPriority w:val="99"/>
    <w:rsid w:val="00A97C53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e2">
    <w:name w:val="Normale2"/>
    <w:basedOn w:val="Normal"/>
    <w:uiPriority w:val="99"/>
    <w:rsid w:val="001C326F"/>
    <w:pPr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BalloonText">
    <w:name w:val="Balloon Text"/>
    <w:basedOn w:val="Normal"/>
    <w:link w:val="BalloonTextChar"/>
    <w:uiPriority w:val="99"/>
    <w:semiHidden/>
    <w:rsid w:val="00FC37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C379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90221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oleObject" Target="embeddings/oleObject4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3.bin"/><Relationship Id="rId5" Type="http://schemas.openxmlformats.org/officeDocument/2006/relationships/image" Target="media/image1.emf"/><Relationship Id="rId15" Type="http://schemas.openxmlformats.org/officeDocument/2006/relationships/hyperlink" Target="mailto:SAIS03400P@ISTRUZIONE.IT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28</TotalTime>
  <Pages>1</Pages>
  <Words>343</Words>
  <Characters>1959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I.I.S. Besta-Gloriosi</dc:creator>
  <cp:keywords/>
  <dc:description/>
  <cp:lastModifiedBy>itc besta</cp:lastModifiedBy>
  <cp:revision>8</cp:revision>
  <cp:lastPrinted>2012-10-31T09:37:00Z</cp:lastPrinted>
  <dcterms:created xsi:type="dcterms:W3CDTF">2012-10-30T10:41:00Z</dcterms:created>
  <dcterms:modified xsi:type="dcterms:W3CDTF">2012-10-31T10:24:00Z</dcterms:modified>
</cp:coreProperties>
</file>